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24E" w:rsidRDefault="0068724E" w:rsidP="006872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RYNGESELE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68724E" w:rsidRDefault="0068724E" w:rsidP="006872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724E" w:rsidRDefault="0068724E" w:rsidP="006872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724E" w:rsidRDefault="0068724E" w:rsidP="006872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Lavenham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8724E" w:rsidRDefault="0068724E" w:rsidP="006872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Suffolk, into lands of the late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Knyvet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8724E" w:rsidRDefault="0068724E" w:rsidP="006872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21-206)</w:t>
      </w:r>
    </w:p>
    <w:p w:rsidR="0068724E" w:rsidRDefault="0068724E" w:rsidP="006872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724E" w:rsidRDefault="0068724E" w:rsidP="006872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724E" w:rsidRPr="00EA7725" w:rsidRDefault="0068724E" w:rsidP="006872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January 2016</w:t>
      </w:r>
    </w:p>
    <w:p w:rsidR="00DD5B8A" w:rsidRPr="0068724E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6872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24E" w:rsidRDefault="0068724E" w:rsidP="00564E3C">
      <w:pPr>
        <w:spacing w:after="0" w:line="240" w:lineRule="auto"/>
      </w:pPr>
      <w:r>
        <w:separator/>
      </w:r>
    </w:p>
  </w:endnote>
  <w:endnote w:type="continuationSeparator" w:id="0">
    <w:p w:rsidR="0068724E" w:rsidRDefault="0068724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8724E">
      <w:rPr>
        <w:rFonts w:ascii="Times New Roman" w:hAnsi="Times New Roman" w:cs="Times New Roman"/>
        <w:noProof/>
        <w:sz w:val="24"/>
        <w:szCs w:val="24"/>
      </w:rPr>
      <w:t>23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24E" w:rsidRDefault="0068724E" w:rsidP="00564E3C">
      <w:pPr>
        <w:spacing w:after="0" w:line="240" w:lineRule="auto"/>
      </w:pPr>
      <w:r>
        <w:separator/>
      </w:r>
    </w:p>
  </w:footnote>
  <w:footnote w:type="continuationSeparator" w:id="0">
    <w:p w:rsidR="0068724E" w:rsidRDefault="0068724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24E"/>
    <w:rsid w:val="00372DC6"/>
    <w:rsid w:val="00564E3C"/>
    <w:rsid w:val="0064591D"/>
    <w:rsid w:val="0068724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5C251"/>
  <w15:chartTrackingRefBased/>
  <w15:docId w15:val="{693A9C6F-D043-447A-91C0-EEB8582E4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2016-01-23T22:04:00Z</dcterms:created>
  <dcterms:modified xsi:type="dcterms:W3CDTF">2016-01-23T22:07:00Z</dcterms:modified>
</cp:coreProperties>
</file>